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9335A" w14:textId="77777777" w:rsidR="0039288D" w:rsidRDefault="0039288D" w:rsidP="0039288D">
      <w:pPr>
        <w:jc w:val="center"/>
        <w:rPr>
          <w:sz w:val="28"/>
        </w:rPr>
      </w:pPr>
      <w:r>
        <w:rPr>
          <w:noProof/>
        </w:rPr>
        <w:drawing>
          <wp:inline distT="0" distB="0" distL="0" distR="0" wp14:anchorId="2A13E4B6" wp14:editId="5839E7D1">
            <wp:extent cx="647700" cy="10896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3D6DE" w14:textId="77777777" w:rsidR="0039288D" w:rsidRPr="00735110" w:rsidRDefault="0039288D" w:rsidP="0039288D">
      <w:pPr>
        <w:rPr>
          <w:b/>
          <w:bCs/>
          <w:sz w:val="16"/>
          <w:szCs w:val="16"/>
        </w:rPr>
      </w:pPr>
    </w:p>
    <w:p w14:paraId="6BE6CDF3" w14:textId="77777777" w:rsidR="0039288D" w:rsidRPr="00B228BF" w:rsidRDefault="0039288D" w:rsidP="0039288D">
      <w:pPr>
        <w:pStyle w:val="1"/>
        <w:ind w:firstLine="0"/>
        <w:rPr>
          <w:b w:val="0"/>
          <w:szCs w:val="28"/>
        </w:rPr>
      </w:pPr>
      <w:r w:rsidRPr="00B228BF">
        <w:rPr>
          <w:b w:val="0"/>
          <w:szCs w:val="28"/>
        </w:rPr>
        <w:t>КОНТРОЛЬНО-СЧЕТНАЯ ПАЛАТА ЛИПЕЦКОЙ ОБЛАСТИ</w:t>
      </w:r>
    </w:p>
    <w:p w14:paraId="1077D22D" w14:textId="77777777" w:rsidR="0039288D" w:rsidRPr="00735110" w:rsidRDefault="0039288D" w:rsidP="0039288D">
      <w:pPr>
        <w:rPr>
          <w:noProof/>
          <w:sz w:val="16"/>
          <w:szCs w:val="16"/>
        </w:rPr>
      </w:pPr>
      <w:r>
        <w:rPr>
          <w:noProof/>
          <w:sz w:val="28"/>
          <w:szCs w:val="28"/>
        </w:rPr>
        <w:t xml:space="preserve">                                              </w:t>
      </w:r>
    </w:p>
    <w:p w14:paraId="5FC6B53A" w14:textId="77777777" w:rsidR="0039288D" w:rsidRPr="00B708CD" w:rsidRDefault="0039288D" w:rsidP="0039288D">
      <w:pPr>
        <w:pStyle w:val="2"/>
        <w:ind w:firstLine="0"/>
        <w:jc w:val="center"/>
        <w:rPr>
          <w:sz w:val="44"/>
          <w:szCs w:val="44"/>
        </w:rPr>
      </w:pPr>
      <w:r w:rsidRPr="00B708CD">
        <w:rPr>
          <w:sz w:val="44"/>
          <w:szCs w:val="44"/>
        </w:rPr>
        <w:t>П Р И К А З</w:t>
      </w:r>
    </w:p>
    <w:p w14:paraId="65236AB4" w14:textId="77777777" w:rsidR="0039288D" w:rsidRDefault="0039288D" w:rsidP="0039288D"/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701"/>
        <w:gridCol w:w="5253"/>
        <w:gridCol w:w="842"/>
      </w:tblGrid>
      <w:tr w:rsidR="0039288D" w14:paraId="5389CB94" w14:textId="77777777" w:rsidTr="00FC7C74">
        <w:tc>
          <w:tcPr>
            <w:tcW w:w="1701" w:type="dxa"/>
            <w:tcBorders>
              <w:bottom w:val="single" w:sz="4" w:space="0" w:color="auto"/>
            </w:tcBorders>
          </w:tcPr>
          <w:p w14:paraId="1AC1662B" w14:textId="77777777" w:rsidR="0039288D" w:rsidRDefault="0039288D" w:rsidP="00FC7C74">
            <w:pPr>
              <w:rPr>
                <w:b/>
                <w:spacing w:val="40"/>
                <w:sz w:val="28"/>
              </w:rPr>
            </w:pPr>
          </w:p>
        </w:tc>
        <w:tc>
          <w:tcPr>
            <w:tcW w:w="5253" w:type="dxa"/>
          </w:tcPr>
          <w:p w14:paraId="08792CE2" w14:textId="77777777" w:rsidR="0039288D" w:rsidRDefault="0039288D" w:rsidP="00FC7C74">
            <w:pPr>
              <w:jc w:val="right"/>
              <w:rPr>
                <w:spacing w:val="40"/>
                <w:sz w:val="28"/>
              </w:rPr>
            </w:pPr>
            <w:r>
              <w:rPr>
                <w:spacing w:val="40"/>
                <w:sz w:val="28"/>
              </w:rPr>
              <w:t>№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2BBB827D" w14:textId="77777777" w:rsidR="0039288D" w:rsidRPr="00B228BF" w:rsidRDefault="0039288D" w:rsidP="00FC7C74">
            <w:pPr>
              <w:rPr>
                <w:spacing w:val="40"/>
                <w:sz w:val="28"/>
              </w:rPr>
            </w:pPr>
          </w:p>
        </w:tc>
      </w:tr>
      <w:tr w:rsidR="0039288D" w14:paraId="097008F2" w14:textId="77777777" w:rsidTr="00FC7C74">
        <w:tc>
          <w:tcPr>
            <w:tcW w:w="1701" w:type="dxa"/>
          </w:tcPr>
          <w:p w14:paraId="6853C242" w14:textId="77777777" w:rsidR="0039288D" w:rsidRDefault="0039288D" w:rsidP="00FC7C74">
            <w:pPr>
              <w:rPr>
                <w:b/>
                <w:spacing w:val="40"/>
                <w:sz w:val="28"/>
              </w:rPr>
            </w:pPr>
          </w:p>
        </w:tc>
        <w:tc>
          <w:tcPr>
            <w:tcW w:w="5253" w:type="dxa"/>
          </w:tcPr>
          <w:p w14:paraId="7050417B" w14:textId="77777777" w:rsidR="0039288D" w:rsidRDefault="0039288D" w:rsidP="00FC7C74">
            <w:pPr>
              <w:ind w:firstLine="70"/>
              <w:jc w:val="center"/>
              <w:rPr>
                <w:spacing w:val="40"/>
                <w:sz w:val="18"/>
              </w:rPr>
            </w:pPr>
            <w:r>
              <w:rPr>
                <w:spacing w:val="40"/>
                <w:sz w:val="18"/>
              </w:rPr>
              <w:t>г</w:t>
            </w:r>
            <w:r>
              <w:rPr>
                <w:sz w:val="18"/>
              </w:rPr>
              <w:t>. Липецк</w:t>
            </w:r>
          </w:p>
        </w:tc>
        <w:tc>
          <w:tcPr>
            <w:tcW w:w="842" w:type="dxa"/>
          </w:tcPr>
          <w:p w14:paraId="51ECEDEA" w14:textId="77777777" w:rsidR="0039288D" w:rsidRDefault="0039288D" w:rsidP="00FC7C74">
            <w:pPr>
              <w:rPr>
                <w:b/>
                <w:spacing w:val="40"/>
                <w:sz w:val="28"/>
              </w:rPr>
            </w:pPr>
          </w:p>
        </w:tc>
      </w:tr>
    </w:tbl>
    <w:p w14:paraId="69BD4527" w14:textId="2208DAF1" w:rsidR="00873AF2" w:rsidRDefault="00873AF2" w:rsidP="000758C6">
      <w:pPr>
        <w:ind w:right="-51"/>
        <w:rPr>
          <w:sz w:val="28"/>
          <w:szCs w:val="24"/>
        </w:rPr>
      </w:pPr>
      <w:r w:rsidRPr="00A20862">
        <w:rPr>
          <w:sz w:val="28"/>
          <w:szCs w:val="24"/>
        </w:rPr>
        <w:t>О приостановлении</w:t>
      </w:r>
      <w:r w:rsidR="0039288D" w:rsidRPr="0039288D">
        <w:rPr>
          <w:sz w:val="28"/>
          <w:szCs w:val="24"/>
        </w:rPr>
        <w:t xml:space="preserve"> </w:t>
      </w:r>
      <w:r w:rsidR="0039288D">
        <w:rPr>
          <w:sz w:val="28"/>
          <w:szCs w:val="24"/>
        </w:rPr>
        <w:t>мероприятия</w:t>
      </w:r>
      <w:r w:rsidR="001B3755">
        <w:rPr>
          <w:sz w:val="28"/>
          <w:szCs w:val="24"/>
        </w:rPr>
        <w:t xml:space="preserve"> </w:t>
      </w:r>
    </w:p>
    <w:p w14:paraId="48AF58EC" w14:textId="77777777" w:rsidR="000758C6" w:rsidRPr="0011226B" w:rsidRDefault="000758C6" w:rsidP="003C3785">
      <w:pPr>
        <w:tabs>
          <w:tab w:val="left" w:pos="993"/>
        </w:tabs>
        <w:autoSpaceDE w:val="0"/>
        <w:autoSpaceDN w:val="0"/>
        <w:ind w:firstLine="709"/>
        <w:jc w:val="both"/>
        <w:rPr>
          <w:rFonts w:ascii="Courier New" w:hAnsi="Courier New" w:cs="Courier New"/>
          <w:color w:val="22272F"/>
          <w:sz w:val="28"/>
          <w:szCs w:val="28"/>
        </w:rPr>
      </w:pPr>
    </w:p>
    <w:p w14:paraId="09F3247D" w14:textId="1620B027" w:rsidR="000758C6" w:rsidRPr="000758C6" w:rsidRDefault="0011226B" w:rsidP="0011226B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11226B">
        <w:rPr>
          <w:sz w:val="28"/>
          <w:szCs w:val="28"/>
        </w:rPr>
        <w:t xml:space="preserve">В связи с необходимостью приостановления </w:t>
      </w:r>
      <w:r>
        <w:rPr>
          <w:sz w:val="28"/>
          <w:szCs w:val="28"/>
        </w:rPr>
        <w:t xml:space="preserve">____________мероприятия, </w:t>
      </w:r>
      <w:r w:rsidRPr="0011226B">
        <w:rPr>
          <w:sz w:val="28"/>
          <w:szCs w:val="28"/>
        </w:rPr>
        <w:t>на основании служебной записки от _</w:t>
      </w:r>
      <w:proofErr w:type="gramStart"/>
      <w:r w:rsidRPr="0011226B">
        <w:rPr>
          <w:sz w:val="28"/>
          <w:szCs w:val="28"/>
        </w:rPr>
        <w:t>_._</w:t>
      </w:r>
      <w:proofErr w:type="gramEnd"/>
      <w:r w:rsidRPr="0011226B">
        <w:rPr>
          <w:sz w:val="28"/>
          <w:szCs w:val="28"/>
        </w:rPr>
        <w:t xml:space="preserve">_.____ , </w:t>
      </w:r>
      <w:r>
        <w:rPr>
          <w:sz w:val="28"/>
          <w:szCs w:val="28"/>
        </w:rPr>
        <w:t>п</w:t>
      </w:r>
      <w:r w:rsidR="00873AF2" w:rsidRPr="000758C6">
        <w:rPr>
          <w:sz w:val="28"/>
          <w:szCs w:val="28"/>
        </w:rPr>
        <w:t>риостановить</w:t>
      </w:r>
      <w:r w:rsidR="000758C6" w:rsidRPr="000758C6">
        <w:rPr>
          <w:sz w:val="28"/>
          <w:szCs w:val="28"/>
        </w:rPr>
        <w:t xml:space="preserve"> проведение  мероприятия </w:t>
      </w:r>
      <w:r w:rsidR="000758C6">
        <w:rPr>
          <w:sz w:val="28"/>
          <w:szCs w:val="28"/>
        </w:rPr>
        <w:t>______________________</w:t>
      </w:r>
      <w:r w:rsidR="000758C6" w:rsidRPr="000758C6">
        <w:rPr>
          <w:sz w:val="28"/>
          <w:szCs w:val="28"/>
        </w:rPr>
        <w:t>_____________________________,</w:t>
      </w:r>
    </w:p>
    <w:p w14:paraId="4FCB7F37" w14:textId="77777777" w:rsidR="000758C6" w:rsidRPr="00873AF2" w:rsidRDefault="000758C6" w:rsidP="000758C6">
      <w:pPr>
        <w:autoSpaceDE w:val="0"/>
        <w:autoSpaceDN w:val="0"/>
        <w:adjustRightInd w:val="0"/>
        <w:jc w:val="both"/>
        <w:rPr>
          <w:b/>
        </w:rPr>
      </w:pPr>
      <w:r>
        <w:rPr>
          <w:szCs w:val="24"/>
        </w:rPr>
        <w:t xml:space="preserve">                                                                               </w:t>
      </w:r>
      <w:r w:rsidRPr="00873AF2">
        <w:rPr>
          <w:szCs w:val="24"/>
        </w:rPr>
        <w:t>/наименование мероприятия/</w:t>
      </w:r>
    </w:p>
    <w:p w14:paraId="4CDC3679" w14:textId="21FA909F" w:rsidR="000758C6" w:rsidRDefault="000758C6" w:rsidP="000758C6">
      <w:pPr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  <w:r w:rsidRPr="00C76AC2">
        <w:rPr>
          <w:sz w:val="28"/>
          <w:szCs w:val="28"/>
        </w:rPr>
        <w:t>назначенно</w:t>
      </w:r>
      <w:r>
        <w:rPr>
          <w:sz w:val="28"/>
          <w:szCs w:val="28"/>
        </w:rPr>
        <w:t>го</w:t>
      </w:r>
      <w:r w:rsidRPr="00C76AC2">
        <w:rPr>
          <w:sz w:val="28"/>
          <w:szCs w:val="28"/>
        </w:rPr>
        <w:t xml:space="preserve"> на основании </w:t>
      </w:r>
      <w:r w:rsidR="0039288D">
        <w:rPr>
          <w:sz w:val="28"/>
          <w:szCs w:val="28"/>
        </w:rPr>
        <w:t>приказа</w:t>
      </w:r>
      <w:r w:rsidRPr="00C76AC2">
        <w:rPr>
          <w:sz w:val="28"/>
          <w:szCs w:val="28"/>
        </w:rPr>
        <w:t xml:space="preserve"> </w:t>
      </w:r>
      <w:r>
        <w:rPr>
          <w:sz w:val="28"/>
          <w:szCs w:val="28"/>
        </w:rPr>
        <w:t>от _</w:t>
      </w:r>
      <w:proofErr w:type="gramStart"/>
      <w:r>
        <w:rPr>
          <w:sz w:val="28"/>
          <w:szCs w:val="28"/>
        </w:rPr>
        <w:t>_._</w:t>
      </w:r>
      <w:proofErr w:type="gramEnd"/>
      <w:r>
        <w:rPr>
          <w:sz w:val="28"/>
          <w:szCs w:val="28"/>
        </w:rPr>
        <w:t xml:space="preserve">_.20__ № ___, </w:t>
      </w:r>
    </w:p>
    <w:p w14:paraId="3722A376" w14:textId="77777777" w:rsidR="000758C6" w:rsidRDefault="000758C6" w:rsidP="000758C6">
      <w:pPr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153036">
        <w:rPr>
          <w:color w:val="000000"/>
          <w:sz w:val="28"/>
          <w:szCs w:val="28"/>
        </w:rPr>
        <w:t>_</w:t>
      </w:r>
      <w:proofErr w:type="gramStart"/>
      <w:r w:rsidRPr="00153036">
        <w:rPr>
          <w:color w:val="000000"/>
          <w:sz w:val="28"/>
          <w:szCs w:val="28"/>
        </w:rPr>
        <w:t>_._</w:t>
      </w:r>
      <w:proofErr w:type="gramEnd"/>
      <w:r w:rsidRPr="00153036">
        <w:rPr>
          <w:color w:val="000000"/>
          <w:sz w:val="28"/>
          <w:szCs w:val="28"/>
        </w:rPr>
        <w:t>_.</w:t>
      </w:r>
      <w:r>
        <w:rPr>
          <w:sz w:val="28"/>
          <w:szCs w:val="28"/>
        </w:rPr>
        <w:t xml:space="preserve">20__ </w:t>
      </w:r>
      <w:r w:rsidRPr="000758C6">
        <w:rPr>
          <w:i/>
          <w:iCs/>
          <w:sz w:val="28"/>
          <w:szCs w:val="28"/>
        </w:rPr>
        <w:t>или</w:t>
      </w:r>
      <w:r>
        <w:rPr>
          <w:sz w:val="28"/>
          <w:szCs w:val="28"/>
        </w:rPr>
        <w:t xml:space="preserve"> с __.__.______ по __.___.__________.</w:t>
      </w:r>
      <w:r w:rsidRPr="00C76AC2">
        <w:rPr>
          <w:sz w:val="28"/>
          <w:szCs w:val="28"/>
        </w:rPr>
        <w:t xml:space="preserve"> </w:t>
      </w:r>
    </w:p>
    <w:p w14:paraId="46E5C819" w14:textId="66D3E1A8" w:rsidR="000758C6" w:rsidRPr="000758C6" w:rsidRDefault="000758C6" w:rsidP="0039288D">
      <w:pPr>
        <w:pStyle w:val="30"/>
        <w:spacing w:after="0"/>
        <w:ind w:left="0" w:right="-51" w:firstLine="709"/>
        <w:rPr>
          <w:sz w:val="28"/>
          <w:szCs w:val="28"/>
        </w:rPr>
      </w:pPr>
      <w:r w:rsidRPr="000758C6">
        <w:rPr>
          <w:sz w:val="28"/>
          <w:szCs w:val="28"/>
        </w:rPr>
        <w:t xml:space="preserve">Контроль за исполнением настоящего </w:t>
      </w:r>
      <w:r w:rsidR="0039288D">
        <w:rPr>
          <w:sz w:val="28"/>
          <w:szCs w:val="28"/>
        </w:rPr>
        <w:t>приказа</w:t>
      </w:r>
      <w:r w:rsidRPr="000758C6">
        <w:rPr>
          <w:sz w:val="28"/>
          <w:szCs w:val="28"/>
        </w:rPr>
        <w:t xml:space="preserve"> возложить на</w:t>
      </w:r>
      <w:r w:rsidR="0039288D">
        <w:rPr>
          <w:sz w:val="28"/>
          <w:szCs w:val="28"/>
        </w:rPr>
        <w:t xml:space="preserve"> </w:t>
      </w:r>
      <w:r w:rsidRPr="000758C6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</w:t>
      </w:r>
      <w:r w:rsidR="0039288D">
        <w:rPr>
          <w:sz w:val="28"/>
          <w:szCs w:val="28"/>
        </w:rPr>
        <w:t>_____</w:t>
      </w:r>
      <w:r>
        <w:rPr>
          <w:sz w:val="28"/>
          <w:szCs w:val="28"/>
        </w:rPr>
        <w:t>.</w:t>
      </w:r>
    </w:p>
    <w:p w14:paraId="783A45F0" w14:textId="77777777" w:rsidR="000758C6" w:rsidRPr="000758C6" w:rsidRDefault="000758C6" w:rsidP="0039288D">
      <w:pPr>
        <w:ind w:firstLine="684"/>
        <w:jc w:val="center"/>
      </w:pPr>
      <w:r w:rsidRPr="000758C6">
        <w:t>/должность, Ф.И.О. лица, на которого возлагается контроль/</w:t>
      </w:r>
    </w:p>
    <w:p w14:paraId="32144826" w14:textId="77777777" w:rsidR="0039288D" w:rsidRDefault="0039288D" w:rsidP="0039288D">
      <w:pPr>
        <w:tabs>
          <w:tab w:val="right" w:pos="9072"/>
        </w:tabs>
        <w:autoSpaceDE w:val="0"/>
        <w:autoSpaceDN w:val="0"/>
        <w:jc w:val="both"/>
        <w:rPr>
          <w:sz w:val="28"/>
          <w:szCs w:val="28"/>
        </w:rPr>
      </w:pPr>
    </w:p>
    <w:p w14:paraId="6E9A06BD" w14:textId="006EB4A2" w:rsidR="00873AF2" w:rsidRDefault="00873AF2" w:rsidP="0039288D">
      <w:pPr>
        <w:tabs>
          <w:tab w:val="right" w:pos="9072"/>
        </w:tabs>
        <w:autoSpaceDE w:val="0"/>
        <w:autoSpaceDN w:val="0"/>
        <w:jc w:val="both"/>
        <w:rPr>
          <w:sz w:val="28"/>
          <w:szCs w:val="28"/>
        </w:rPr>
      </w:pPr>
      <w:r w:rsidRPr="00873AF2">
        <w:rPr>
          <w:sz w:val="28"/>
          <w:szCs w:val="28"/>
        </w:rPr>
        <w:t>Председате</w:t>
      </w:r>
      <w:r w:rsidR="0024024D">
        <w:rPr>
          <w:sz w:val="28"/>
          <w:szCs w:val="28"/>
        </w:rPr>
        <w:t xml:space="preserve">ль                                                                                                         </w:t>
      </w:r>
      <w:r w:rsidRPr="00873AF2">
        <w:rPr>
          <w:sz w:val="28"/>
          <w:szCs w:val="28"/>
        </w:rPr>
        <w:t>ФИО</w:t>
      </w:r>
    </w:p>
    <w:p w14:paraId="63B59C50" w14:textId="06B89E3E" w:rsidR="00F055A0" w:rsidRDefault="00F055A0" w:rsidP="00873AF2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14:paraId="739B6CC3" w14:textId="2CA8768B" w:rsidR="00DF6FA6" w:rsidRDefault="00DF6FA6" w:rsidP="00873AF2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14:paraId="55D87628" w14:textId="6C39B731" w:rsidR="00DF6FA6" w:rsidRDefault="00DF6FA6" w:rsidP="00873AF2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14:paraId="7D35CAC2" w14:textId="13B06D57" w:rsidR="00DF6FA6" w:rsidRDefault="00DF6FA6" w:rsidP="00873AF2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14:paraId="725F55A1" w14:textId="4E64F613" w:rsidR="00DF6FA6" w:rsidRDefault="00DF6FA6" w:rsidP="00873AF2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14:paraId="12412905" w14:textId="68CF70CB" w:rsidR="00DF6FA6" w:rsidRDefault="00DF6FA6" w:rsidP="00873AF2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14:paraId="7926FCA0" w14:textId="67B68101" w:rsidR="00DF6FA6" w:rsidRDefault="00DF6FA6" w:rsidP="00873AF2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14:paraId="5F7FFF5E" w14:textId="4C74AA97" w:rsidR="00DF6FA6" w:rsidRDefault="00DF6FA6" w:rsidP="00873AF2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14:paraId="32C13CD8" w14:textId="3A480A14" w:rsidR="00DF6FA6" w:rsidRDefault="00DF6FA6" w:rsidP="00873AF2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14:paraId="78B77269" w14:textId="30AD1B7C" w:rsidR="00DF6FA6" w:rsidRDefault="00DF6FA6" w:rsidP="00873AF2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14:paraId="7C0428E7" w14:textId="46A22359" w:rsidR="00DF6FA6" w:rsidRDefault="00DF6FA6" w:rsidP="00873AF2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14:paraId="5532E9DE" w14:textId="1D42D001" w:rsidR="00DF6FA6" w:rsidRDefault="00DF6FA6" w:rsidP="00873AF2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14:paraId="27326E7D" w14:textId="54C566C2" w:rsidR="00DF6FA6" w:rsidRDefault="00DF6FA6" w:rsidP="00873AF2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14:paraId="3168882E" w14:textId="77777777" w:rsidR="00DF6FA6" w:rsidRDefault="00DF6FA6" w:rsidP="00DF6FA6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Согласовано:</w:t>
      </w:r>
    </w:p>
    <w:p w14:paraId="123D20B5" w14:textId="77777777" w:rsidR="00DF6FA6" w:rsidRDefault="00DF6FA6" w:rsidP="00DF6FA6">
      <w:pPr>
        <w:rPr>
          <w:sz w:val="28"/>
          <w:szCs w:val="28"/>
        </w:rPr>
      </w:pPr>
    </w:p>
    <w:p w14:paraId="4E1C8AFB" w14:textId="77777777" w:rsidR="00DF6FA6" w:rsidRDefault="00DF6FA6" w:rsidP="00DF6FA6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14:paraId="380CA71C" w14:textId="77777777" w:rsidR="00DF6FA6" w:rsidRDefault="00DF6FA6" w:rsidP="00DF6FA6">
      <w:pPr>
        <w:rPr>
          <w:sz w:val="28"/>
          <w:szCs w:val="28"/>
        </w:rPr>
      </w:pPr>
      <w:r>
        <w:rPr>
          <w:sz w:val="28"/>
          <w:szCs w:val="28"/>
        </w:rPr>
        <w:t xml:space="preserve">Контрольно-счетной палаты </w:t>
      </w:r>
      <w:r>
        <w:rPr>
          <w:sz w:val="28"/>
          <w:szCs w:val="28"/>
        </w:rPr>
        <w:tab/>
      </w:r>
    </w:p>
    <w:p w14:paraId="5873B489" w14:textId="77777777" w:rsidR="00DF6FA6" w:rsidRDefault="00DF6FA6" w:rsidP="00DF6FA6">
      <w:pPr>
        <w:rPr>
          <w:sz w:val="28"/>
          <w:szCs w:val="28"/>
        </w:rPr>
      </w:pPr>
      <w:r>
        <w:rPr>
          <w:sz w:val="28"/>
          <w:szCs w:val="28"/>
        </w:rPr>
        <w:t xml:space="preserve">Липецкой области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И.О. Фамилия</w:t>
      </w:r>
    </w:p>
    <w:p w14:paraId="69E1E407" w14:textId="77777777" w:rsidR="00DF6FA6" w:rsidRDefault="00DF6FA6" w:rsidP="00DF6FA6">
      <w:pPr>
        <w:rPr>
          <w:sz w:val="28"/>
          <w:szCs w:val="28"/>
        </w:rPr>
      </w:pPr>
    </w:p>
    <w:p w14:paraId="19F5CED7" w14:textId="77777777" w:rsidR="00DF6FA6" w:rsidRDefault="00DF6FA6" w:rsidP="00DF6FA6">
      <w:pPr>
        <w:rPr>
          <w:sz w:val="28"/>
          <w:szCs w:val="28"/>
        </w:rPr>
      </w:pPr>
    </w:p>
    <w:p w14:paraId="6CE64D25" w14:textId="77777777" w:rsidR="00C87D0F" w:rsidRPr="00C87D0F" w:rsidRDefault="00C87D0F" w:rsidP="00C87D0F">
      <w:pPr>
        <w:rPr>
          <w:sz w:val="28"/>
          <w:szCs w:val="28"/>
        </w:rPr>
      </w:pPr>
      <w:r w:rsidRPr="00C87D0F">
        <w:rPr>
          <w:sz w:val="28"/>
          <w:szCs w:val="28"/>
        </w:rPr>
        <w:t xml:space="preserve">Начальник отдела/Ведущий инспектор отдела </w:t>
      </w:r>
    </w:p>
    <w:p w14:paraId="5A2A779B" w14:textId="77777777" w:rsidR="00C87D0F" w:rsidRPr="00C87D0F" w:rsidRDefault="00C87D0F" w:rsidP="00C87D0F">
      <w:pPr>
        <w:rPr>
          <w:sz w:val="28"/>
          <w:szCs w:val="28"/>
        </w:rPr>
      </w:pPr>
      <w:r w:rsidRPr="00C87D0F">
        <w:rPr>
          <w:sz w:val="28"/>
          <w:szCs w:val="28"/>
        </w:rPr>
        <w:t>методического и правово</w:t>
      </w:r>
      <w:bookmarkStart w:id="0" w:name="_GoBack"/>
      <w:bookmarkEnd w:id="0"/>
      <w:r w:rsidRPr="00C87D0F">
        <w:rPr>
          <w:sz w:val="28"/>
          <w:szCs w:val="28"/>
        </w:rPr>
        <w:t xml:space="preserve">го обеспечения </w:t>
      </w:r>
    </w:p>
    <w:p w14:paraId="2A3B5631" w14:textId="77777777" w:rsidR="00C87D0F" w:rsidRPr="00C87D0F" w:rsidRDefault="00C87D0F" w:rsidP="00C87D0F">
      <w:pPr>
        <w:rPr>
          <w:sz w:val="28"/>
          <w:szCs w:val="28"/>
        </w:rPr>
      </w:pPr>
      <w:r w:rsidRPr="00C87D0F">
        <w:rPr>
          <w:sz w:val="28"/>
          <w:szCs w:val="28"/>
        </w:rPr>
        <w:t>Контрольно-счетной палаты Липецкой области                            И.О. Фамилия</w:t>
      </w:r>
    </w:p>
    <w:p w14:paraId="3D814B86" w14:textId="77777777" w:rsidR="00DF6FA6" w:rsidRDefault="00DF6FA6" w:rsidP="00873AF2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14:paraId="493A9136" w14:textId="13C6679A" w:rsidR="00873AF2" w:rsidRPr="00873AF2" w:rsidRDefault="00873AF2" w:rsidP="00873AF2">
      <w:pPr>
        <w:autoSpaceDE w:val="0"/>
        <w:autoSpaceDN w:val="0"/>
        <w:spacing w:before="120" w:after="120"/>
        <w:jc w:val="both"/>
        <w:rPr>
          <w:sz w:val="28"/>
          <w:szCs w:val="28"/>
        </w:rPr>
      </w:pPr>
      <w:r w:rsidRPr="00873AF2">
        <w:rPr>
          <w:sz w:val="28"/>
          <w:szCs w:val="28"/>
        </w:rPr>
        <w:t xml:space="preserve">С </w:t>
      </w:r>
      <w:r w:rsidR="0039288D">
        <w:rPr>
          <w:sz w:val="28"/>
          <w:szCs w:val="28"/>
        </w:rPr>
        <w:t>приказом</w:t>
      </w:r>
      <w:r w:rsidRPr="00873AF2">
        <w:rPr>
          <w:sz w:val="28"/>
          <w:szCs w:val="28"/>
        </w:rPr>
        <w:t xml:space="preserve"> ознакомлены:</w:t>
      </w:r>
    </w:p>
    <w:p w14:paraId="66E1B0E3" w14:textId="77777777" w:rsidR="00873AF2" w:rsidRPr="00873AF2" w:rsidRDefault="00873AF2" w:rsidP="0039288D">
      <w:pPr>
        <w:tabs>
          <w:tab w:val="left" w:pos="1311"/>
          <w:tab w:val="left" w:pos="4560"/>
          <w:tab w:val="left" w:pos="6555"/>
        </w:tabs>
        <w:autoSpaceDE w:val="0"/>
        <w:autoSpaceDN w:val="0"/>
        <w:rPr>
          <w:sz w:val="28"/>
          <w:szCs w:val="24"/>
        </w:rPr>
      </w:pPr>
      <w:r w:rsidRPr="00873AF2">
        <w:rPr>
          <w:sz w:val="28"/>
          <w:szCs w:val="24"/>
        </w:rPr>
        <w:t>________________________</w:t>
      </w:r>
      <w:proofErr w:type="gramStart"/>
      <w:r w:rsidRPr="00873AF2">
        <w:rPr>
          <w:sz w:val="28"/>
          <w:szCs w:val="24"/>
        </w:rPr>
        <w:t>_  _</w:t>
      </w:r>
      <w:proofErr w:type="gramEnd"/>
      <w:r w:rsidRPr="00873AF2">
        <w:rPr>
          <w:sz w:val="28"/>
          <w:szCs w:val="24"/>
        </w:rPr>
        <w:t>___</w:t>
      </w:r>
      <w:r w:rsidR="00953BEF">
        <w:rPr>
          <w:sz w:val="28"/>
          <w:szCs w:val="24"/>
        </w:rPr>
        <w:t xml:space="preserve">___________   </w:t>
      </w:r>
      <w:r w:rsidR="00182299" w:rsidRPr="00153036">
        <w:rPr>
          <w:color w:val="000000"/>
          <w:sz w:val="28"/>
          <w:szCs w:val="28"/>
        </w:rPr>
        <w:t>__.__.</w:t>
      </w:r>
      <w:r w:rsidR="00953BEF">
        <w:rPr>
          <w:sz w:val="28"/>
          <w:szCs w:val="24"/>
        </w:rPr>
        <w:t>20</w:t>
      </w:r>
      <w:r w:rsidR="00182299">
        <w:rPr>
          <w:sz w:val="28"/>
          <w:szCs w:val="24"/>
        </w:rPr>
        <w:t>__</w:t>
      </w:r>
      <w:r w:rsidRPr="00873AF2">
        <w:rPr>
          <w:sz w:val="28"/>
          <w:szCs w:val="24"/>
        </w:rPr>
        <w:t>.</w:t>
      </w:r>
    </w:p>
    <w:p w14:paraId="7B4BE05C" w14:textId="77777777" w:rsidR="00873AF2" w:rsidRPr="00873AF2" w:rsidRDefault="00873AF2" w:rsidP="0039288D">
      <w:pPr>
        <w:tabs>
          <w:tab w:val="left" w:pos="4275"/>
        </w:tabs>
        <w:autoSpaceDE w:val="0"/>
        <w:autoSpaceDN w:val="0"/>
        <w:rPr>
          <w:sz w:val="22"/>
          <w:szCs w:val="24"/>
        </w:rPr>
      </w:pPr>
      <w:r w:rsidRPr="00873AF2">
        <w:rPr>
          <w:sz w:val="22"/>
          <w:szCs w:val="24"/>
        </w:rPr>
        <w:t>/фамилия, инициалы исполнителя/</w:t>
      </w:r>
      <w:r w:rsidRPr="00873AF2">
        <w:rPr>
          <w:sz w:val="22"/>
          <w:szCs w:val="24"/>
        </w:rPr>
        <w:tab/>
        <w:t>/подпись/</w:t>
      </w:r>
    </w:p>
    <w:p w14:paraId="28EB18D8" w14:textId="77777777" w:rsidR="00873AF2" w:rsidRPr="00873AF2" w:rsidRDefault="00873AF2" w:rsidP="0039288D">
      <w:pPr>
        <w:tabs>
          <w:tab w:val="left" w:pos="1311"/>
          <w:tab w:val="left" w:pos="4560"/>
          <w:tab w:val="left" w:pos="6555"/>
        </w:tabs>
        <w:autoSpaceDE w:val="0"/>
        <w:autoSpaceDN w:val="0"/>
        <w:rPr>
          <w:sz w:val="28"/>
          <w:szCs w:val="24"/>
        </w:rPr>
      </w:pPr>
      <w:r w:rsidRPr="00873AF2">
        <w:rPr>
          <w:sz w:val="28"/>
          <w:szCs w:val="24"/>
        </w:rPr>
        <w:t>________________________</w:t>
      </w:r>
      <w:proofErr w:type="gramStart"/>
      <w:r w:rsidRPr="00873AF2">
        <w:rPr>
          <w:sz w:val="28"/>
          <w:szCs w:val="24"/>
        </w:rPr>
        <w:t>_  _</w:t>
      </w:r>
      <w:proofErr w:type="gramEnd"/>
      <w:r w:rsidRPr="00873AF2">
        <w:rPr>
          <w:sz w:val="28"/>
          <w:szCs w:val="24"/>
        </w:rPr>
        <w:t xml:space="preserve">______________   </w:t>
      </w:r>
      <w:r w:rsidR="00182299" w:rsidRPr="00153036">
        <w:rPr>
          <w:color w:val="000000"/>
          <w:sz w:val="28"/>
          <w:szCs w:val="28"/>
        </w:rPr>
        <w:t>__.__.</w:t>
      </w:r>
      <w:r w:rsidR="00953BEF">
        <w:rPr>
          <w:sz w:val="28"/>
          <w:szCs w:val="24"/>
        </w:rPr>
        <w:t>20</w:t>
      </w:r>
      <w:r w:rsidR="00182299">
        <w:rPr>
          <w:sz w:val="28"/>
          <w:szCs w:val="24"/>
        </w:rPr>
        <w:t>__</w:t>
      </w:r>
      <w:r w:rsidRPr="00873AF2">
        <w:rPr>
          <w:sz w:val="28"/>
          <w:szCs w:val="24"/>
        </w:rPr>
        <w:t>.</w:t>
      </w:r>
    </w:p>
    <w:p w14:paraId="5E24CDD7" w14:textId="77777777" w:rsidR="00873AF2" w:rsidRPr="00873AF2" w:rsidRDefault="00873AF2" w:rsidP="0039288D">
      <w:pPr>
        <w:tabs>
          <w:tab w:val="left" w:pos="4275"/>
        </w:tabs>
        <w:autoSpaceDE w:val="0"/>
        <w:autoSpaceDN w:val="0"/>
        <w:rPr>
          <w:sz w:val="22"/>
          <w:szCs w:val="24"/>
        </w:rPr>
      </w:pPr>
      <w:r w:rsidRPr="00873AF2">
        <w:rPr>
          <w:sz w:val="22"/>
          <w:szCs w:val="24"/>
        </w:rPr>
        <w:t>/фамилия, инициалы исполнителя/</w:t>
      </w:r>
      <w:r w:rsidRPr="00873AF2">
        <w:rPr>
          <w:sz w:val="22"/>
          <w:szCs w:val="24"/>
        </w:rPr>
        <w:tab/>
        <w:t>/подпись/</w:t>
      </w:r>
    </w:p>
    <w:p w14:paraId="44F993DC" w14:textId="77777777" w:rsidR="00873AF2" w:rsidRPr="00873AF2" w:rsidRDefault="00873AF2" w:rsidP="00873AF2">
      <w:pPr>
        <w:widowControl w:val="0"/>
        <w:suppressAutoHyphens/>
        <w:ind w:firstLine="720"/>
        <w:jc w:val="both"/>
        <w:rPr>
          <w:spacing w:val="-4"/>
          <w:sz w:val="28"/>
        </w:rPr>
      </w:pPr>
    </w:p>
    <w:sectPr w:rsidR="00873AF2" w:rsidRPr="00873AF2" w:rsidSect="007C77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701" w:header="709" w:footer="0" w:gutter="0"/>
      <w:pgNumType w:start="5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A9905" w14:textId="77777777" w:rsidR="00AD4820" w:rsidRDefault="00AD4820">
      <w:r>
        <w:separator/>
      </w:r>
    </w:p>
  </w:endnote>
  <w:endnote w:type="continuationSeparator" w:id="0">
    <w:p w14:paraId="2E82F1DC" w14:textId="77777777" w:rsidR="00AD4820" w:rsidRDefault="00AD4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B6A9D" w14:textId="77777777" w:rsidR="00715951" w:rsidRDefault="0071595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93CD8" w14:textId="77777777" w:rsidR="00715951" w:rsidRDefault="0071595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29215" w14:textId="77777777" w:rsidR="00715951" w:rsidRDefault="0071595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70305" w14:textId="77777777" w:rsidR="00AD4820" w:rsidRDefault="00AD4820">
      <w:r>
        <w:separator/>
      </w:r>
    </w:p>
  </w:footnote>
  <w:footnote w:type="continuationSeparator" w:id="0">
    <w:p w14:paraId="1384A83D" w14:textId="77777777" w:rsidR="00AD4820" w:rsidRDefault="00AD4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648ED" w14:textId="77777777" w:rsidR="00715951" w:rsidRDefault="0071595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F9DBC" w14:textId="77777777" w:rsidR="00953BEF" w:rsidRPr="006303CB" w:rsidRDefault="00953BEF" w:rsidP="00953BEF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</w:p>
  <w:p w14:paraId="57E2F2D0" w14:textId="35FE56D0" w:rsidR="007560C6" w:rsidRPr="00C6008E" w:rsidRDefault="007560C6" w:rsidP="007560C6">
    <w:pPr>
      <w:pStyle w:val="21"/>
      <w:shd w:val="clear" w:color="auto" w:fill="auto"/>
      <w:spacing w:before="0" w:after="0" w:line="20" w:lineRule="atLeast"/>
      <w:ind w:firstLine="0"/>
      <w:jc w:val="right"/>
      <w:rPr>
        <w:b w:val="0"/>
        <w:sz w:val="24"/>
        <w:szCs w:val="24"/>
      </w:rPr>
    </w:pPr>
    <w:r>
      <w:tab/>
    </w:r>
    <w:r>
      <w:tab/>
    </w:r>
    <w:r w:rsidR="0011226B">
      <w:t xml:space="preserve"> </w:t>
    </w:r>
    <w:r>
      <w:tab/>
    </w:r>
    <w:r w:rsidRPr="00C6008E">
      <w:rPr>
        <w:b w:val="0"/>
        <w:sz w:val="24"/>
        <w:szCs w:val="24"/>
      </w:rPr>
      <w:t>Приложение № 1</w:t>
    </w:r>
    <w:r w:rsidR="000674D9">
      <w:rPr>
        <w:b w:val="0"/>
        <w:sz w:val="24"/>
        <w:szCs w:val="24"/>
      </w:rPr>
      <w:t>3</w:t>
    </w:r>
    <w:r w:rsidRPr="00C6008E">
      <w:rPr>
        <w:b w:val="0"/>
        <w:sz w:val="24"/>
        <w:szCs w:val="24"/>
      </w:rPr>
      <w:t xml:space="preserve"> </w:t>
    </w:r>
  </w:p>
  <w:p w14:paraId="3889F446" w14:textId="67A487C2" w:rsidR="007560C6" w:rsidRPr="00C6008E" w:rsidRDefault="007560C6" w:rsidP="007560C6">
    <w:pPr>
      <w:pStyle w:val="21"/>
      <w:shd w:val="clear" w:color="auto" w:fill="auto"/>
      <w:spacing w:before="0" w:after="0" w:line="20" w:lineRule="atLeast"/>
      <w:ind w:firstLine="0"/>
      <w:jc w:val="right"/>
      <w:rPr>
        <w:b w:val="0"/>
        <w:sz w:val="24"/>
        <w:szCs w:val="24"/>
      </w:rPr>
    </w:pPr>
    <w:r w:rsidRPr="00C6008E">
      <w:rPr>
        <w:b w:val="0"/>
        <w:sz w:val="24"/>
        <w:szCs w:val="24"/>
      </w:rPr>
      <w:t>к С</w:t>
    </w:r>
    <w:r w:rsidR="008C28A1">
      <w:rPr>
        <w:b w:val="0"/>
        <w:sz w:val="24"/>
        <w:szCs w:val="24"/>
      </w:rPr>
      <w:t>ВГ</w:t>
    </w:r>
    <w:r w:rsidRPr="00C6008E">
      <w:rPr>
        <w:b w:val="0"/>
        <w:sz w:val="24"/>
        <w:szCs w:val="24"/>
      </w:rPr>
      <w:t xml:space="preserve">ФК 001 </w:t>
    </w:r>
  </w:p>
  <w:p w14:paraId="1F6CEBB0" w14:textId="734724FD" w:rsidR="007560C6" w:rsidRDefault="007560C6" w:rsidP="007560C6">
    <w:pPr>
      <w:pStyle w:val="21"/>
      <w:shd w:val="clear" w:color="auto" w:fill="auto"/>
      <w:spacing w:before="0" w:after="0" w:line="20" w:lineRule="atLeast"/>
      <w:ind w:firstLine="0"/>
      <w:jc w:val="right"/>
      <w:rPr>
        <w:b w:val="0"/>
        <w:sz w:val="24"/>
        <w:szCs w:val="24"/>
      </w:rPr>
    </w:pPr>
    <w:r w:rsidRPr="00C6008E">
      <w:rPr>
        <w:b w:val="0"/>
        <w:sz w:val="24"/>
        <w:szCs w:val="24"/>
      </w:rPr>
      <w:t>«</w:t>
    </w:r>
    <w:r w:rsidR="0039288D" w:rsidRPr="00C6008E">
      <w:rPr>
        <w:b w:val="0"/>
        <w:sz w:val="24"/>
        <w:szCs w:val="24"/>
      </w:rPr>
      <w:t xml:space="preserve">Общие правила </w:t>
    </w:r>
    <w:r w:rsidR="0039288D">
      <w:rPr>
        <w:b w:val="0"/>
        <w:sz w:val="24"/>
        <w:szCs w:val="24"/>
      </w:rPr>
      <w:t>п</w:t>
    </w:r>
    <w:r w:rsidRPr="00C6008E">
      <w:rPr>
        <w:b w:val="0"/>
        <w:sz w:val="24"/>
        <w:szCs w:val="24"/>
      </w:rPr>
      <w:t>роведени</w:t>
    </w:r>
    <w:r w:rsidR="0039288D">
      <w:rPr>
        <w:b w:val="0"/>
        <w:sz w:val="24"/>
        <w:szCs w:val="24"/>
      </w:rPr>
      <w:t>я</w:t>
    </w:r>
    <w:r w:rsidRPr="00C6008E">
      <w:rPr>
        <w:b w:val="0"/>
        <w:sz w:val="24"/>
        <w:szCs w:val="24"/>
      </w:rPr>
      <w:t xml:space="preserve"> контрольных мероприятий»</w:t>
    </w:r>
  </w:p>
  <w:p w14:paraId="7896E357" w14:textId="79660221" w:rsidR="008D6B24" w:rsidRDefault="007560C6" w:rsidP="0039288D">
    <w:pPr>
      <w:pStyle w:val="a4"/>
      <w:tabs>
        <w:tab w:val="center" w:pos="4819"/>
        <w:tab w:val="right" w:pos="9638"/>
      </w:tabs>
      <w:jc w:val="right"/>
    </w:pPr>
    <w:r>
      <w:rPr>
        <w:sz w:val="24"/>
        <w:szCs w:val="24"/>
      </w:rPr>
      <w:t xml:space="preserve">                                                                                                                                                Форма</w: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3AC77" w14:textId="77777777" w:rsidR="00715951" w:rsidRDefault="007159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0A2"/>
    <w:multiLevelType w:val="hybridMultilevel"/>
    <w:tmpl w:val="B838CE30"/>
    <w:lvl w:ilvl="0" w:tplc="27EAC9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9C3223"/>
    <w:multiLevelType w:val="hybridMultilevel"/>
    <w:tmpl w:val="3800E768"/>
    <w:lvl w:ilvl="0" w:tplc="508CA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222C0B"/>
    <w:multiLevelType w:val="hybridMultilevel"/>
    <w:tmpl w:val="B6CE85F2"/>
    <w:lvl w:ilvl="0" w:tplc="8200D0D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8D16063"/>
    <w:multiLevelType w:val="hybridMultilevel"/>
    <w:tmpl w:val="3D7E89EE"/>
    <w:lvl w:ilvl="0" w:tplc="49E8C4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A4E616D"/>
    <w:multiLevelType w:val="multilevel"/>
    <w:tmpl w:val="BFEE8BF8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5" w15:restartNumberingAfterBreak="0">
    <w:nsid w:val="6FFB30AC"/>
    <w:multiLevelType w:val="hybridMultilevel"/>
    <w:tmpl w:val="275AF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88D"/>
    <w:rsid w:val="000121C3"/>
    <w:rsid w:val="000159FF"/>
    <w:rsid w:val="00021EE4"/>
    <w:rsid w:val="00046D3D"/>
    <w:rsid w:val="00057952"/>
    <w:rsid w:val="00057B6E"/>
    <w:rsid w:val="000674D9"/>
    <w:rsid w:val="00070F61"/>
    <w:rsid w:val="000758C6"/>
    <w:rsid w:val="00076C9B"/>
    <w:rsid w:val="00081E79"/>
    <w:rsid w:val="00095185"/>
    <w:rsid w:val="000973B5"/>
    <w:rsid w:val="000B7489"/>
    <w:rsid w:val="000C4313"/>
    <w:rsid w:val="000C6794"/>
    <w:rsid w:val="000C6A76"/>
    <w:rsid w:val="000D2178"/>
    <w:rsid w:val="000D245D"/>
    <w:rsid w:val="000D6382"/>
    <w:rsid w:val="000D75BC"/>
    <w:rsid w:val="000E1D4B"/>
    <w:rsid w:val="000E77DE"/>
    <w:rsid w:val="000F1E5A"/>
    <w:rsid w:val="000F3E17"/>
    <w:rsid w:val="001017C7"/>
    <w:rsid w:val="00101DAF"/>
    <w:rsid w:val="00111AD0"/>
    <w:rsid w:val="0011226B"/>
    <w:rsid w:val="00115B25"/>
    <w:rsid w:val="00120FF6"/>
    <w:rsid w:val="00126530"/>
    <w:rsid w:val="001277FF"/>
    <w:rsid w:val="00130694"/>
    <w:rsid w:val="00134001"/>
    <w:rsid w:val="00141B22"/>
    <w:rsid w:val="001479F9"/>
    <w:rsid w:val="00156C0C"/>
    <w:rsid w:val="00157F9E"/>
    <w:rsid w:val="00160489"/>
    <w:rsid w:val="001721C7"/>
    <w:rsid w:val="00180052"/>
    <w:rsid w:val="00182299"/>
    <w:rsid w:val="001A069D"/>
    <w:rsid w:val="001B3755"/>
    <w:rsid w:val="001C792C"/>
    <w:rsid w:val="001D7348"/>
    <w:rsid w:val="001F24C5"/>
    <w:rsid w:val="001F3979"/>
    <w:rsid w:val="001F705C"/>
    <w:rsid w:val="00210FC5"/>
    <w:rsid w:val="00225B94"/>
    <w:rsid w:val="00225DEA"/>
    <w:rsid w:val="00227C53"/>
    <w:rsid w:val="0024024D"/>
    <w:rsid w:val="00272092"/>
    <w:rsid w:val="00296FA6"/>
    <w:rsid w:val="002A3987"/>
    <w:rsid w:val="002B343D"/>
    <w:rsid w:val="002B4761"/>
    <w:rsid w:val="002B492F"/>
    <w:rsid w:val="002C56ED"/>
    <w:rsid w:val="002D6160"/>
    <w:rsid w:val="002E47A2"/>
    <w:rsid w:val="002F0D3A"/>
    <w:rsid w:val="002F661B"/>
    <w:rsid w:val="0031203F"/>
    <w:rsid w:val="00317085"/>
    <w:rsid w:val="0031779A"/>
    <w:rsid w:val="00342F22"/>
    <w:rsid w:val="0035750A"/>
    <w:rsid w:val="00364046"/>
    <w:rsid w:val="00371244"/>
    <w:rsid w:val="00375ACB"/>
    <w:rsid w:val="003848F3"/>
    <w:rsid w:val="003855A5"/>
    <w:rsid w:val="00385DCF"/>
    <w:rsid w:val="003860BD"/>
    <w:rsid w:val="00391B59"/>
    <w:rsid w:val="00392283"/>
    <w:rsid w:val="0039288D"/>
    <w:rsid w:val="00395FF1"/>
    <w:rsid w:val="003B7EDC"/>
    <w:rsid w:val="003C3785"/>
    <w:rsid w:val="003C6895"/>
    <w:rsid w:val="003C6EFD"/>
    <w:rsid w:val="003D140F"/>
    <w:rsid w:val="003E243F"/>
    <w:rsid w:val="003E5CC8"/>
    <w:rsid w:val="003F146D"/>
    <w:rsid w:val="00405ED0"/>
    <w:rsid w:val="00421A42"/>
    <w:rsid w:val="004A730D"/>
    <w:rsid w:val="004A78D3"/>
    <w:rsid w:val="004B317E"/>
    <w:rsid w:val="004D010A"/>
    <w:rsid w:val="004F3517"/>
    <w:rsid w:val="005047C3"/>
    <w:rsid w:val="0051785B"/>
    <w:rsid w:val="00536077"/>
    <w:rsid w:val="00540072"/>
    <w:rsid w:val="0055014E"/>
    <w:rsid w:val="00557014"/>
    <w:rsid w:val="005616E8"/>
    <w:rsid w:val="0056264C"/>
    <w:rsid w:val="005757D7"/>
    <w:rsid w:val="00581011"/>
    <w:rsid w:val="005C6B3C"/>
    <w:rsid w:val="005E3B26"/>
    <w:rsid w:val="005E624A"/>
    <w:rsid w:val="0060039A"/>
    <w:rsid w:val="00610E50"/>
    <w:rsid w:val="00611044"/>
    <w:rsid w:val="00616E59"/>
    <w:rsid w:val="006303CB"/>
    <w:rsid w:val="00633B46"/>
    <w:rsid w:val="0064228C"/>
    <w:rsid w:val="00644822"/>
    <w:rsid w:val="00645323"/>
    <w:rsid w:val="00650467"/>
    <w:rsid w:val="0066131A"/>
    <w:rsid w:val="00663E38"/>
    <w:rsid w:val="00663EC8"/>
    <w:rsid w:val="00666ECF"/>
    <w:rsid w:val="00672CF4"/>
    <w:rsid w:val="0067390D"/>
    <w:rsid w:val="00680994"/>
    <w:rsid w:val="0069302B"/>
    <w:rsid w:val="006D5B2F"/>
    <w:rsid w:val="006D5CF5"/>
    <w:rsid w:val="006E2F37"/>
    <w:rsid w:val="006F0CB2"/>
    <w:rsid w:val="00715951"/>
    <w:rsid w:val="007459EB"/>
    <w:rsid w:val="007560C6"/>
    <w:rsid w:val="00764E6A"/>
    <w:rsid w:val="00771B15"/>
    <w:rsid w:val="0078112E"/>
    <w:rsid w:val="007869A7"/>
    <w:rsid w:val="00795ADF"/>
    <w:rsid w:val="007A4AD1"/>
    <w:rsid w:val="007B0E41"/>
    <w:rsid w:val="007B1202"/>
    <w:rsid w:val="007B78C0"/>
    <w:rsid w:val="007C4A41"/>
    <w:rsid w:val="007C774F"/>
    <w:rsid w:val="007D0586"/>
    <w:rsid w:val="007D14DC"/>
    <w:rsid w:val="007F7355"/>
    <w:rsid w:val="0080583C"/>
    <w:rsid w:val="0082370A"/>
    <w:rsid w:val="00826C66"/>
    <w:rsid w:val="0082762D"/>
    <w:rsid w:val="00832C7E"/>
    <w:rsid w:val="0083755B"/>
    <w:rsid w:val="00852335"/>
    <w:rsid w:val="008548A1"/>
    <w:rsid w:val="00873AF2"/>
    <w:rsid w:val="008A7FCA"/>
    <w:rsid w:val="008B4A7F"/>
    <w:rsid w:val="008B705D"/>
    <w:rsid w:val="008C28A1"/>
    <w:rsid w:val="008D0DD2"/>
    <w:rsid w:val="008D6B24"/>
    <w:rsid w:val="008E34CC"/>
    <w:rsid w:val="0091366F"/>
    <w:rsid w:val="0093179B"/>
    <w:rsid w:val="00953BEF"/>
    <w:rsid w:val="00954E4B"/>
    <w:rsid w:val="0096520E"/>
    <w:rsid w:val="00971A90"/>
    <w:rsid w:val="009778B2"/>
    <w:rsid w:val="00982D32"/>
    <w:rsid w:val="009A7393"/>
    <w:rsid w:val="009D55B8"/>
    <w:rsid w:val="00A05487"/>
    <w:rsid w:val="00A20862"/>
    <w:rsid w:val="00A256BA"/>
    <w:rsid w:val="00A2691D"/>
    <w:rsid w:val="00A3722E"/>
    <w:rsid w:val="00A37457"/>
    <w:rsid w:val="00A64C2C"/>
    <w:rsid w:val="00A7795B"/>
    <w:rsid w:val="00A94A5E"/>
    <w:rsid w:val="00A9610A"/>
    <w:rsid w:val="00AA2604"/>
    <w:rsid w:val="00AD4820"/>
    <w:rsid w:val="00AF311A"/>
    <w:rsid w:val="00B207CC"/>
    <w:rsid w:val="00B2617A"/>
    <w:rsid w:val="00B46768"/>
    <w:rsid w:val="00B46E79"/>
    <w:rsid w:val="00B71895"/>
    <w:rsid w:val="00B73FF1"/>
    <w:rsid w:val="00B740FC"/>
    <w:rsid w:val="00B757FB"/>
    <w:rsid w:val="00B92728"/>
    <w:rsid w:val="00BA0849"/>
    <w:rsid w:val="00BB29D8"/>
    <w:rsid w:val="00BC2A53"/>
    <w:rsid w:val="00BC6912"/>
    <w:rsid w:val="00BD5915"/>
    <w:rsid w:val="00BE1027"/>
    <w:rsid w:val="00BE210B"/>
    <w:rsid w:val="00BE4F0E"/>
    <w:rsid w:val="00C27CA4"/>
    <w:rsid w:val="00C30916"/>
    <w:rsid w:val="00C34439"/>
    <w:rsid w:val="00C45809"/>
    <w:rsid w:val="00C46BFC"/>
    <w:rsid w:val="00C477CA"/>
    <w:rsid w:val="00C503E9"/>
    <w:rsid w:val="00C62B81"/>
    <w:rsid w:val="00C64BD9"/>
    <w:rsid w:val="00C64E00"/>
    <w:rsid w:val="00C71E1C"/>
    <w:rsid w:val="00C87D0F"/>
    <w:rsid w:val="00C911E5"/>
    <w:rsid w:val="00CC662F"/>
    <w:rsid w:val="00CD4992"/>
    <w:rsid w:val="00CE2623"/>
    <w:rsid w:val="00CE7B3A"/>
    <w:rsid w:val="00CF1329"/>
    <w:rsid w:val="00D02914"/>
    <w:rsid w:val="00D13D7C"/>
    <w:rsid w:val="00D2407E"/>
    <w:rsid w:val="00D26CEF"/>
    <w:rsid w:val="00D461DD"/>
    <w:rsid w:val="00D76797"/>
    <w:rsid w:val="00D84D2F"/>
    <w:rsid w:val="00D871E8"/>
    <w:rsid w:val="00DA428E"/>
    <w:rsid w:val="00DB6B3D"/>
    <w:rsid w:val="00DC25C9"/>
    <w:rsid w:val="00DE47E5"/>
    <w:rsid w:val="00DF6FA6"/>
    <w:rsid w:val="00E17B76"/>
    <w:rsid w:val="00E51935"/>
    <w:rsid w:val="00E544CF"/>
    <w:rsid w:val="00E55832"/>
    <w:rsid w:val="00E61118"/>
    <w:rsid w:val="00E6234D"/>
    <w:rsid w:val="00E75FE8"/>
    <w:rsid w:val="00E833C1"/>
    <w:rsid w:val="00E97C42"/>
    <w:rsid w:val="00EA7E07"/>
    <w:rsid w:val="00EB0B9E"/>
    <w:rsid w:val="00EC29AE"/>
    <w:rsid w:val="00ED3F34"/>
    <w:rsid w:val="00ED6012"/>
    <w:rsid w:val="00EE1AF0"/>
    <w:rsid w:val="00EE1F99"/>
    <w:rsid w:val="00EE370E"/>
    <w:rsid w:val="00EE3F7C"/>
    <w:rsid w:val="00F055A0"/>
    <w:rsid w:val="00F145D9"/>
    <w:rsid w:val="00F2202D"/>
    <w:rsid w:val="00F269D5"/>
    <w:rsid w:val="00F37C75"/>
    <w:rsid w:val="00F44F19"/>
    <w:rsid w:val="00F532D5"/>
    <w:rsid w:val="00F639A8"/>
    <w:rsid w:val="00F67F6A"/>
    <w:rsid w:val="00F7335B"/>
    <w:rsid w:val="00F77323"/>
    <w:rsid w:val="00F822A9"/>
    <w:rsid w:val="00F83968"/>
    <w:rsid w:val="00F90B6A"/>
    <w:rsid w:val="00FA0AAA"/>
    <w:rsid w:val="00FB15BF"/>
    <w:rsid w:val="00FB15F6"/>
    <w:rsid w:val="00FB1DE6"/>
    <w:rsid w:val="00FB51EB"/>
    <w:rsid w:val="00FB739A"/>
    <w:rsid w:val="00FB74CB"/>
    <w:rsid w:val="00FC4C09"/>
    <w:rsid w:val="00FC5396"/>
    <w:rsid w:val="00FD4CF2"/>
    <w:rsid w:val="00FD57C5"/>
    <w:rsid w:val="00FE7227"/>
    <w:rsid w:val="00FF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41ACC8"/>
  <w15:docId w15:val="{21134538-DA14-4ADF-BF2B-55E445141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D2F"/>
  </w:style>
  <w:style w:type="paragraph" w:styleId="1">
    <w:name w:val="heading 1"/>
    <w:basedOn w:val="a"/>
    <w:next w:val="a"/>
    <w:qFormat/>
    <w:rsid w:val="00D84D2F"/>
    <w:pPr>
      <w:keepNext/>
      <w:ind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D84D2F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D2F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D84D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84D2F"/>
    <w:pPr>
      <w:ind w:firstLine="851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D84D2F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D84D2F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rsid w:val="00D84D2F"/>
    <w:rPr>
      <w:color w:val="993300"/>
      <w:u w:val="single"/>
    </w:rPr>
  </w:style>
  <w:style w:type="paragraph" w:styleId="a8">
    <w:name w:val="Normal (Web)"/>
    <w:basedOn w:val="a"/>
    <w:rsid w:val="00D84D2F"/>
    <w:pPr>
      <w:spacing w:before="100" w:beforeAutospacing="1" w:after="100" w:afterAutospacing="1"/>
    </w:pPr>
    <w:rPr>
      <w:sz w:val="24"/>
      <w:szCs w:val="24"/>
    </w:rPr>
  </w:style>
  <w:style w:type="paragraph" w:styleId="a9">
    <w:name w:val="Document Map"/>
    <w:basedOn w:val="a"/>
    <w:link w:val="aa"/>
    <w:rsid w:val="0082370A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82370A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225D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225DEA"/>
    <w:rPr>
      <w:sz w:val="16"/>
      <w:szCs w:val="16"/>
    </w:rPr>
  </w:style>
  <w:style w:type="paragraph" w:styleId="ab">
    <w:name w:val="Body Text"/>
    <w:basedOn w:val="a"/>
    <w:link w:val="ac"/>
    <w:rsid w:val="00611044"/>
    <w:pPr>
      <w:spacing w:after="120"/>
    </w:pPr>
  </w:style>
  <w:style w:type="character" w:customStyle="1" w:styleId="ac">
    <w:name w:val="Основной текст Знак"/>
    <w:basedOn w:val="a0"/>
    <w:link w:val="ab"/>
    <w:rsid w:val="00611044"/>
  </w:style>
  <w:style w:type="paragraph" w:styleId="ad">
    <w:name w:val="Balloon Text"/>
    <w:basedOn w:val="a"/>
    <w:link w:val="ae"/>
    <w:rsid w:val="00CC66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C662F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8D6B24"/>
  </w:style>
  <w:style w:type="character" w:customStyle="1" w:styleId="20">
    <w:name w:val="Основной текст (2)_"/>
    <w:basedOn w:val="a0"/>
    <w:link w:val="21"/>
    <w:rsid w:val="008D6B24"/>
    <w:rPr>
      <w:b/>
      <w:bCs/>
      <w:spacing w:val="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D6B24"/>
    <w:pPr>
      <w:widowControl w:val="0"/>
      <w:shd w:val="clear" w:color="auto" w:fill="FFFFFF"/>
      <w:spacing w:before="180" w:after="180" w:line="322" w:lineRule="exact"/>
      <w:ind w:firstLine="3480"/>
    </w:pPr>
    <w:rPr>
      <w:b/>
      <w:bCs/>
      <w:spacing w:val="3"/>
    </w:rPr>
  </w:style>
  <w:style w:type="paragraph" w:styleId="HTML">
    <w:name w:val="HTML Preformatted"/>
    <w:basedOn w:val="a"/>
    <w:link w:val="HTML0"/>
    <w:uiPriority w:val="99"/>
    <w:semiHidden/>
    <w:unhideWhenUsed/>
    <w:rsid w:val="002402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4024D"/>
    <w:rPr>
      <w:rFonts w:ascii="Courier New" w:hAnsi="Courier New" w:cs="Courier New"/>
    </w:rPr>
  </w:style>
  <w:style w:type="paragraph" w:styleId="af">
    <w:name w:val="List Paragraph"/>
    <w:basedOn w:val="a"/>
    <w:uiPriority w:val="34"/>
    <w:qFormat/>
    <w:rsid w:val="000758C6"/>
    <w:pPr>
      <w:ind w:left="720"/>
      <w:contextualSpacing/>
    </w:pPr>
  </w:style>
  <w:style w:type="paragraph" w:styleId="af0">
    <w:name w:val="footnote text"/>
    <w:basedOn w:val="a"/>
    <w:link w:val="af1"/>
    <w:unhideWhenUsed/>
    <w:rsid w:val="000758C6"/>
  </w:style>
  <w:style w:type="character" w:customStyle="1" w:styleId="af1">
    <w:name w:val="Текст сноски Знак"/>
    <w:basedOn w:val="a0"/>
    <w:link w:val="af0"/>
    <w:rsid w:val="000758C6"/>
  </w:style>
  <w:style w:type="character" w:styleId="af2">
    <w:name w:val="footnote reference"/>
    <w:basedOn w:val="a0"/>
    <w:unhideWhenUsed/>
    <w:rsid w:val="000758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14%20&#1056;&#1072;&#1089;&#1087;&#1086;&#1088;&#1103;&#1078;&#1077;&#1085;&#1080;&#1077;%20&#1086;%20&#1087;&#1088;&#1080;&#1086;&#1089;&#1090;&#1072;&#1085;&#1086;&#1074;&#1083;&#1077;&#1085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061B-4E40-41D7-8CF6-C3F973397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14 Распоряжение о приостановлении.dotx</Template>
  <TotalTime>4</TotalTime>
  <Pages>2</Pages>
  <Words>107</Words>
  <Characters>1319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C&amp;C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2022-08-22T11:22:00Z</cp:lastPrinted>
  <dcterms:created xsi:type="dcterms:W3CDTF">2022-05-12T13:35:00Z</dcterms:created>
  <dcterms:modified xsi:type="dcterms:W3CDTF">2025-11-05T13:37:00Z</dcterms:modified>
</cp:coreProperties>
</file>